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CFF78" w14:textId="77777777" w:rsidR="00104401" w:rsidRDefault="00104401" w:rsidP="001044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TOKE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d.1428)</w:t>
      </w:r>
    </w:p>
    <w:p w14:paraId="09415A64" w14:textId="77777777" w:rsidR="00104401" w:rsidRDefault="00104401" w:rsidP="001044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</w:t>
      </w:r>
    </w:p>
    <w:p w14:paraId="2B355FDB" w14:textId="77777777" w:rsidR="00104401" w:rsidRDefault="00104401" w:rsidP="00104401">
      <w:pPr>
        <w:pStyle w:val="NoSpacing"/>
        <w:rPr>
          <w:rFonts w:cs="Times New Roman"/>
          <w:szCs w:val="24"/>
        </w:rPr>
      </w:pPr>
    </w:p>
    <w:p w14:paraId="39AB30DF" w14:textId="77777777" w:rsidR="00104401" w:rsidRDefault="00104401" w:rsidP="00104401">
      <w:pPr>
        <w:pStyle w:val="NoSpacing"/>
        <w:rPr>
          <w:rFonts w:cs="Times New Roman"/>
          <w:szCs w:val="24"/>
        </w:rPr>
      </w:pPr>
    </w:p>
    <w:p w14:paraId="777EAC75" w14:textId="77777777" w:rsidR="00104401" w:rsidRDefault="00104401" w:rsidP="001044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Aug.1428</w:t>
      </w:r>
      <w:r>
        <w:rPr>
          <w:rFonts w:cs="Times New Roman"/>
          <w:szCs w:val="24"/>
        </w:rPr>
        <w:tab/>
        <w:t>Administration of his lands and property was granted.   (W.Y.R. p.170)</w:t>
      </w:r>
    </w:p>
    <w:p w14:paraId="51AAEF5A" w14:textId="77777777" w:rsidR="00104401" w:rsidRDefault="00104401" w:rsidP="00104401">
      <w:pPr>
        <w:pStyle w:val="NoSpacing"/>
        <w:rPr>
          <w:rFonts w:cs="Times New Roman"/>
          <w:szCs w:val="24"/>
        </w:rPr>
      </w:pPr>
    </w:p>
    <w:p w14:paraId="25AD2A6F" w14:textId="77777777" w:rsidR="00104401" w:rsidRDefault="00104401" w:rsidP="00104401">
      <w:pPr>
        <w:pStyle w:val="NoSpacing"/>
        <w:rPr>
          <w:rFonts w:cs="Times New Roman"/>
          <w:szCs w:val="24"/>
        </w:rPr>
      </w:pPr>
    </w:p>
    <w:p w14:paraId="7F41BCE3" w14:textId="77777777" w:rsidR="00104401" w:rsidRDefault="00104401" w:rsidP="001044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78F6C5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E8756" w14:textId="77777777" w:rsidR="00104401" w:rsidRDefault="00104401" w:rsidP="009139A6">
      <w:r>
        <w:separator/>
      </w:r>
    </w:p>
  </w:endnote>
  <w:endnote w:type="continuationSeparator" w:id="0">
    <w:p w14:paraId="1A8BF97C" w14:textId="77777777" w:rsidR="00104401" w:rsidRDefault="001044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77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44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22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DE7AB" w14:textId="77777777" w:rsidR="00104401" w:rsidRDefault="00104401" w:rsidP="009139A6">
      <w:r>
        <w:separator/>
      </w:r>
    </w:p>
  </w:footnote>
  <w:footnote w:type="continuationSeparator" w:id="0">
    <w:p w14:paraId="2E8EAE25" w14:textId="77777777" w:rsidR="00104401" w:rsidRDefault="001044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A5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5F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3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01"/>
    <w:rsid w:val="000666E0"/>
    <w:rsid w:val="0010440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A38CB"/>
  <w15:chartTrackingRefBased/>
  <w15:docId w15:val="{5388A3AF-1D93-4364-9FA9-08A79A0B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2024-02-23T19:37:00Z</dcterms:created>
  <dcterms:modified xsi:type="dcterms:W3CDTF">2024-02-23T19:37:00Z</dcterms:modified>
</cp:coreProperties>
</file>